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2A235" w14:textId="49892F40" w:rsidR="0016540B" w:rsidRPr="00E62729" w:rsidRDefault="00C57EC0" w:rsidP="00C57EC0">
      <w:pPr>
        <w:jc w:val="right"/>
        <w:rPr>
          <w:rFonts w:ascii="Calibri" w:hAnsi="Calibri" w:cs="Calibri"/>
        </w:rPr>
      </w:pPr>
      <w:r w:rsidRPr="00E62729">
        <w:rPr>
          <w:rFonts w:ascii="Calibri" w:hAnsi="Calibri" w:cs="Calibri"/>
        </w:rPr>
        <w:t xml:space="preserve">Anexa </w:t>
      </w:r>
      <w:r w:rsidR="00496348">
        <w:rPr>
          <w:rFonts w:ascii="Calibri" w:hAnsi="Calibri" w:cs="Calibri"/>
        </w:rPr>
        <w:t xml:space="preserve">nr. </w:t>
      </w:r>
      <w:r w:rsidR="00E11DA7">
        <w:rPr>
          <w:rFonts w:ascii="Calibri" w:hAnsi="Calibri" w:cs="Calibri"/>
        </w:rPr>
        <w:t>5</w:t>
      </w:r>
    </w:p>
    <w:p w14:paraId="52A5AAA3" w14:textId="77777777" w:rsidR="0016540B" w:rsidRPr="00E62729" w:rsidRDefault="0016540B" w:rsidP="0016540B"/>
    <w:p w14:paraId="389011D2" w14:textId="77777777" w:rsidR="003C2B68" w:rsidRPr="00E11DA7" w:rsidRDefault="003C2B68" w:rsidP="00E62729">
      <w:pPr>
        <w:pStyle w:val="Antet"/>
        <w:jc w:val="both"/>
        <w:rPr>
          <w:rFonts w:ascii="Calibri" w:eastAsia="Calibri" w:hAnsi="Calibri" w:cs="Calibri"/>
        </w:rPr>
      </w:pPr>
      <w:bookmarkStart w:id="0" w:name="_Hlk137563201"/>
      <w:r w:rsidRPr="00E11DA7">
        <w:rPr>
          <w:rFonts w:ascii="Calibri" w:eastAsia="Calibri" w:hAnsi="Calibri" w:cs="Calibri"/>
        </w:rPr>
        <w:t>Programul Regiunea Centru</w:t>
      </w:r>
    </w:p>
    <w:p w14:paraId="0A0880A1" w14:textId="4877DFA6" w:rsidR="003C2B68" w:rsidRPr="008758A2" w:rsidRDefault="003C2B68" w:rsidP="00E62729">
      <w:pPr>
        <w:pStyle w:val="Antet"/>
        <w:jc w:val="both"/>
        <w:rPr>
          <w:rFonts w:ascii="Calibri" w:eastAsia="Calibri" w:hAnsi="Calibri" w:cs="Calibri"/>
          <w:sz w:val="18"/>
          <w:szCs w:val="18"/>
        </w:rPr>
      </w:pPr>
      <w:r w:rsidRPr="00E11DA7">
        <w:rPr>
          <w:rFonts w:ascii="Calibri" w:eastAsia="Calibri" w:hAnsi="Calibri" w:cs="Calibri"/>
        </w:rPr>
        <w:t xml:space="preserve">Prioritatea </w:t>
      </w:r>
      <w:r w:rsidR="00E11DA7" w:rsidRPr="00E11DA7">
        <w:rPr>
          <w:rFonts w:ascii="Calibri" w:eastAsia="Calibri" w:hAnsi="Calibri" w:cs="Calibri"/>
        </w:rPr>
        <w:t>9 – Asistență Tehnică</w:t>
      </w:r>
    </w:p>
    <w:p w14:paraId="656A5BCF" w14:textId="77777777" w:rsidR="00E11DA7" w:rsidRPr="00E11DA7" w:rsidRDefault="00E11DA7" w:rsidP="00E11DA7">
      <w:pPr>
        <w:pStyle w:val="Antet"/>
        <w:jc w:val="both"/>
        <w:rPr>
          <w:rFonts w:ascii="Calibri" w:eastAsia="Calibri" w:hAnsi="Calibri" w:cs="Calibri"/>
        </w:rPr>
      </w:pPr>
      <w:r w:rsidRPr="00E11DA7">
        <w:rPr>
          <w:rFonts w:ascii="Calibri" w:eastAsia="Calibri" w:hAnsi="Calibri" w:cs="Calibri"/>
        </w:rPr>
        <w:t>Apelul dedicat implementării pactului de integritate</w:t>
      </w:r>
    </w:p>
    <w:p w14:paraId="67B935B9" w14:textId="77777777" w:rsidR="003C2B68" w:rsidRPr="0016540B" w:rsidRDefault="003C2B68" w:rsidP="00E62729">
      <w:pPr>
        <w:pStyle w:val="Antet"/>
        <w:jc w:val="both"/>
        <w:rPr>
          <w:rFonts w:ascii="Calibri" w:eastAsia="Calibri" w:hAnsi="Calibri" w:cs="Calibri"/>
          <w:b/>
          <w:sz w:val="22"/>
          <w:szCs w:val="22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E42F15" w14:paraId="2F7CC209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74EE5BB" w14:textId="77777777" w:rsidR="00E8700E" w:rsidRPr="00E42F15" w:rsidRDefault="00E8700E" w:rsidP="00E11DA7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38D00383" w14:textId="77777777" w:rsidR="00E8700E" w:rsidRPr="00E42F15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1F23847F" w14:textId="77777777" w:rsidR="00296420" w:rsidRDefault="00296420" w:rsidP="0029642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14:paraId="309EAFB0" w14:textId="77777777" w:rsidR="00296420" w:rsidRPr="00E42F15" w:rsidRDefault="00296420" w:rsidP="00296420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52C6CB94" w14:textId="77777777" w:rsidR="00E8700E" w:rsidRPr="00E42F15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E42F15" w14:paraId="0DB5B55C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DA77EBC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E42F15" w14:paraId="1003707E" w14:textId="77777777" w:rsidTr="0017727E">
        <w:trPr>
          <w:trHeight w:val="1469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B53B4" w14:textId="77777777" w:rsidR="00E8700E" w:rsidRPr="00E42F15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E42F15" w14:paraId="523AD30B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AC6EC97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6F52A5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C24C1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EE31DA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FB38D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C12066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049FAF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6EB0A6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7BB35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9CAF5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00153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5BF34B3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E8700E" w:rsidRPr="00E42F15" w14:paraId="25C8234B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355797E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228EA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9FEC0AE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0D327651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E8700E" w:rsidRPr="00E42F15" w14:paraId="4114DDD4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3F1CBD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26DBF3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3D0E8C5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7EB232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786FFD4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1155C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88EF7BD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E8700E" w:rsidRPr="00E42F15" w14:paraId="58B8EA75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FC2F2CF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E9F7A4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ECE45F0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5DEFAA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0C020A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B2777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A9E22A3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A3C492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907670A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E42F15" w14:paraId="5FB65A66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C08D0F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463208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4FA389E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5AEBD4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2115E31C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71B6E1DB" w14:textId="77777777" w:rsidR="00E8700E" w:rsidRPr="00E42F15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6EFF54D5" w14:textId="77777777" w:rsidR="00E8700E" w:rsidRDefault="00E8700E" w:rsidP="00E8700E">
      <w:pPr>
        <w:tabs>
          <w:tab w:val="center" w:pos="4320"/>
          <w:tab w:val="right" w:pos="8640"/>
        </w:tabs>
        <w:jc w:val="center"/>
        <w:rPr>
          <w:noProof w:val="0"/>
          <w:lang w:eastAsia="en-US"/>
        </w:rPr>
      </w:pPr>
    </w:p>
    <w:tbl>
      <w:tblPr>
        <w:tblW w:w="1008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1666"/>
        <w:gridCol w:w="3226"/>
        <w:gridCol w:w="2283"/>
      </w:tblGrid>
      <w:tr w:rsidR="00E8700E" w:rsidRPr="00E42F15" w14:paraId="7AD468A0" w14:textId="77777777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10A7FC5" w14:textId="77777777" w:rsidR="00E8700E" w:rsidRPr="00E42F15" w:rsidRDefault="00E8700E" w:rsidP="00E11DA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</w:t>
            </w:r>
            <w:r w:rsidR="00296420" w:rsidRPr="00E42F15">
              <w:rPr>
                <w:rFonts w:ascii="Calibri" w:hAnsi="Calibri" w:cs="Calibri"/>
                <w:noProof w:val="0"/>
                <w:lang w:eastAsia="en-US"/>
              </w:rPr>
              <w:t xml:space="preserve">Datele de identificare a </w:t>
            </w:r>
            <w:r w:rsidR="00296420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E8700E" w:rsidRPr="00E42F15" w14:paraId="4CA2F29D" w14:textId="77777777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07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70"/>
            </w:tblGrid>
            <w:tr w:rsidR="00E8700E" w:rsidRPr="00E42F15" w14:paraId="628EA2A8" w14:textId="77777777" w:rsidTr="00E11DA7">
              <w:trPr>
                <w:trHeight w:val="1284"/>
              </w:trPr>
              <w:tc>
                <w:tcPr>
                  <w:tcW w:w="10070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39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398"/>
                  </w:tblGrid>
                  <w:tr w:rsidR="00E8700E" w:rsidRPr="00E42F15" w14:paraId="289EC941" w14:textId="77777777" w:rsidTr="00E11DA7">
                    <w:trPr>
                      <w:trHeight w:val="869"/>
                    </w:trPr>
                    <w:tc>
                      <w:tcPr>
                        <w:tcW w:w="93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BECDF1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4FEF6E4B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867"/>
                        </w:tblGrid>
                        <w:tr w:rsidR="00E8700E" w:rsidRPr="00E42F15" w14:paraId="1DB60A74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6867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F67019F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BBBC7E0" w14:textId="77777777" w:rsidR="00E8700E" w:rsidRPr="00E42F15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5911"/>
                        </w:tblGrid>
                        <w:tr w:rsidR="00E8700E" w:rsidRPr="00E42F15" w14:paraId="11592048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591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DEFBE02" w14:textId="63C72DFE" w:rsidR="00E8700E" w:rsidRPr="00E11DA7" w:rsidRDefault="00E11DA7" w:rsidP="00E8700E">
                              <w:pPr>
                                <w:rPr>
                                  <w:rFonts w:asciiTheme="minorHAnsi" w:hAnsiTheme="minorHAnsi" w:cstheme="minorHAnsi"/>
                                  <w:noProof w:val="0"/>
                                  <w:lang w:eastAsia="ro-RO"/>
                                </w:rPr>
                              </w:pPr>
                              <w:r w:rsidRPr="00E11DA7">
                                <w:rPr>
                                  <w:rFonts w:asciiTheme="minorHAnsi" w:hAnsiTheme="minorHAnsi" w:cstheme="minorHAnsi"/>
                                </w:rPr>
                                <w:t>Programul Regiunea Centru 2021-2027</w:t>
                              </w:r>
                            </w:p>
                          </w:tc>
                        </w:tr>
                      </w:tbl>
                      <w:p w14:paraId="23381D8F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3AD2C1A7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293"/>
                        </w:tblGrid>
                        <w:tr w:rsidR="00E8700E" w:rsidRPr="00E42F15" w14:paraId="5EA60F8F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6293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25C012E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23AFD697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Prioritate de investiție</w:t>
                        </w:r>
                      </w:p>
                      <w:p w14:paraId="2BC81914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299"/>
                        </w:tblGrid>
                        <w:tr w:rsidR="00E8700E" w:rsidRPr="00E42F15" w14:paraId="069FECC7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6299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676CCEA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04B3182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Acțiunea</w:t>
                        </w:r>
                        <w:r w:rsidR="00296420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/Intervenția</w:t>
                        </w:r>
                      </w:p>
                      <w:p w14:paraId="1FB7304E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51C4DF46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556"/>
                        </w:tblGrid>
                        <w:tr w:rsidR="00E8700E" w:rsidRPr="00E42F15" w14:paraId="5A04B475" w14:textId="77777777" w:rsidTr="00E11DA7">
                          <w:trPr>
                            <w:trHeight w:val="115"/>
                          </w:trPr>
                          <w:tc>
                            <w:tcPr>
                              <w:tcW w:w="655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8B67074" w14:textId="77777777"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18BCDB1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6B5EA2F7" w14:textId="77777777"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6E9B9ACD" w14:textId="77777777"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E42F15" w14:paraId="1C5F3C75" w14:textId="77777777" w:rsidTr="00E11DA7">
              <w:trPr>
                <w:trHeight w:val="95"/>
              </w:trPr>
              <w:tc>
                <w:tcPr>
                  <w:tcW w:w="10070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2BEEF167" w14:textId="77777777" w:rsidR="001C5D22" w:rsidRDefault="001C5D22" w:rsidP="00296420">
                  <w:pPr>
                    <w:tabs>
                      <w:tab w:val="left" w:pos="9990"/>
                    </w:tabs>
                    <w:ind w:right="90"/>
                    <w:jc w:val="both"/>
                    <w:rPr>
                      <w:rFonts w:ascii="Calibri" w:hAnsi="Calibri" w:cs="Calibri"/>
                      <w:b/>
                      <w:noProof w:val="0"/>
                      <w:lang w:eastAsia="en-US"/>
                    </w:rPr>
                  </w:pPr>
                </w:p>
                <w:p w14:paraId="2C7F0568" w14:textId="0B457CCB" w:rsidR="00296420" w:rsidRDefault="00296420" w:rsidP="00296420">
                  <w:pPr>
                    <w:tabs>
                      <w:tab w:val="left" w:pos="9990"/>
                    </w:tabs>
                    <w:ind w:right="90"/>
                    <w:jc w:val="both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noProof w:val="0"/>
                      <w:lang w:eastAsia="en-US"/>
                    </w:rPr>
                    <w:t>C</w:t>
                  </w:r>
                  <w:r w:rsidRPr="00E42F15">
                    <w:rPr>
                      <w:rFonts w:ascii="Calibri" w:hAnsi="Calibri" w:cs="Calibri"/>
                      <w:b/>
                      <w:noProof w:val="0"/>
                      <w:lang w:eastAsia="en-US"/>
                    </w:rPr>
                    <w:t>.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…………………………………………(numele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reprezentantului</w:t>
                  </w:r>
                  <w:r w:rsidR="00876674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legal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),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în calitate de reprezentant al .......................... (numele și statutul juridic al 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solicitant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ului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de finanțare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/partenerilor)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solicitant de finanțare 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pentru operațiunea menționată mai sus, la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……………………………………..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………………………(</w:t>
                  </w:r>
                  <w:r w:rsidRPr="00E42F15">
                    <w:rPr>
                      <w:rFonts w:ascii="Calibri" w:hAnsi="Calibri" w:cs="Calibri"/>
                      <w:i/>
                      <w:noProof w:val="0"/>
                      <w:lang w:eastAsia="en-US"/>
                    </w:rPr>
                    <w:t>numele Autorității de Management</w:t>
                  </w: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), </w:t>
                  </w: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sub sancțiunile aplicabile faptei de fals în declarații, declar că pentru achizițiile cuprinse în prezentul proiect TVA nu a fost și nu va fi solicitată la rambursare conform legației naționale în domeniul fiscal. </w:t>
                  </w:r>
                </w:p>
                <w:p w14:paraId="1FFF3349" w14:textId="77777777" w:rsidR="00296420" w:rsidRPr="00E42F15" w:rsidRDefault="00296420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C9F0C2E" w14:textId="77777777"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296420" w:rsidRPr="00E42F15" w14:paraId="641706DB" w14:textId="77777777" w:rsidTr="00296420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4249D4" w14:textId="77777777" w:rsidR="00296420" w:rsidRPr="00E42F15" w:rsidRDefault="00296420" w:rsidP="005B3B42">
            <w:pPr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296420" w:rsidRPr="00E42F15" w14:paraId="0C5FD5F6" w14:textId="77777777" w:rsidTr="005B3B42">
        <w:tc>
          <w:tcPr>
            <w:tcW w:w="2905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626EEC47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E42F15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 prenumele*):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4F23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3C7C868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E42F15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E42F15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601DB1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296420" w:rsidRPr="00E42F15" w14:paraId="75925348" w14:textId="77777777" w:rsidTr="005B3B42">
        <w:tc>
          <w:tcPr>
            <w:tcW w:w="2905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539FFCDB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4A21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E8CB566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22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7C2A0" w14:textId="77777777" w:rsidR="00296420" w:rsidRPr="00E42F15" w:rsidRDefault="00296420" w:rsidP="005B3B4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0991E539" w14:textId="77777777" w:rsidR="00B73711" w:rsidRDefault="00B73711" w:rsidP="006F726A">
      <w:pPr>
        <w:pStyle w:val="Titlu3"/>
        <w:rPr>
          <w:rFonts w:ascii="Calibri" w:hAnsi="Calibri" w:cs="Calibri"/>
          <w:color w:val="0070C0"/>
        </w:rPr>
      </w:pPr>
    </w:p>
    <w:p w14:paraId="3D137D1F" w14:textId="77777777" w:rsidR="00296420" w:rsidRDefault="00296420" w:rsidP="00296420"/>
    <w:p w14:paraId="2FB3D7B1" w14:textId="77777777" w:rsidR="00296420" w:rsidRDefault="00296420" w:rsidP="00296420"/>
    <w:p w14:paraId="21667B71" w14:textId="77777777" w:rsidR="00296420" w:rsidRDefault="00296420" w:rsidP="00296420"/>
    <w:p w14:paraId="739A653B" w14:textId="77777777" w:rsidR="00296420" w:rsidRDefault="00296420" w:rsidP="00296420"/>
    <w:p w14:paraId="052A77B5" w14:textId="77777777" w:rsidR="00296420" w:rsidRDefault="00296420" w:rsidP="00296420"/>
    <w:p w14:paraId="493F0430" w14:textId="77777777" w:rsidR="00296420" w:rsidRDefault="00296420" w:rsidP="00296420"/>
    <w:p w14:paraId="11909070" w14:textId="77777777" w:rsidR="00296420" w:rsidRDefault="00296420" w:rsidP="00296420"/>
    <w:p w14:paraId="7201DAD9" w14:textId="77777777" w:rsidR="00296420" w:rsidRDefault="00296420" w:rsidP="00296420"/>
    <w:p w14:paraId="5744DE04" w14:textId="77777777" w:rsidR="00E11DA7" w:rsidRDefault="00E11DA7" w:rsidP="00296420"/>
    <w:p w14:paraId="6F554946" w14:textId="77777777" w:rsidR="00E11DA7" w:rsidRDefault="00E11DA7" w:rsidP="00296420"/>
    <w:p w14:paraId="4647DBE9" w14:textId="77777777" w:rsidR="00E11DA7" w:rsidRDefault="00E11DA7" w:rsidP="00296420"/>
    <w:p w14:paraId="4C359F95" w14:textId="77777777" w:rsidR="00296420" w:rsidRDefault="00296420" w:rsidP="00296420"/>
    <w:p w14:paraId="4037EE92" w14:textId="77777777" w:rsidR="00296420" w:rsidRDefault="00296420" w:rsidP="00296420"/>
    <w:p w14:paraId="3CC82FE8" w14:textId="77777777" w:rsidR="00296420" w:rsidRDefault="00296420" w:rsidP="00296420"/>
    <w:p w14:paraId="66E29B17" w14:textId="77777777" w:rsidR="00296420" w:rsidRDefault="00296420" w:rsidP="00296420"/>
    <w:p w14:paraId="2972D58B" w14:textId="77777777" w:rsidR="001C5D22" w:rsidRDefault="001C5D22" w:rsidP="00296420"/>
    <w:p w14:paraId="33BC661B" w14:textId="77777777" w:rsidR="001C5D22" w:rsidRDefault="001C5D22" w:rsidP="00296420"/>
    <w:p w14:paraId="3F8A1B1E" w14:textId="77777777" w:rsidR="001C5D22" w:rsidRDefault="001C5D22" w:rsidP="00296420"/>
    <w:p w14:paraId="03E3F851" w14:textId="77777777" w:rsidR="001C5D22" w:rsidRDefault="001C5D22" w:rsidP="00296420"/>
    <w:p w14:paraId="064B6E63" w14:textId="77777777" w:rsidR="001C5D22" w:rsidRDefault="001C5D22" w:rsidP="00296420"/>
    <w:p w14:paraId="3F931053" w14:textId="77777777" w:rsidR="001C5D22" w:rsidRDefault="001C5D22" w:rsidP="00296420"/>
    <w:p w14:paraId="20C7FF39" w14:textId="77777777" w:rsidR="001C5D22" w:rsidRDefault="001C5D22" w:rsidP="00296420"/>
    <w:p w14:paraId="43402096" w14:textId="77777777" w:rsidR="001C5D22" w:rsidRDefault="001C5D22" w:rsidP="00296420"/>
    <w:p w14:paraId="378BD324" w14:textId="77777777" w:rsidR="001C5D22" w:rsidRDefault="001C5D22" w:rsidP="00296420"/>
    <w:p w14:paraId="1E64A9F5" w14:textId="77777777" w:rsidR="00296420" w:rsidRDefault="00296420" w:rsidP="00296420"/>
    <w:p w14:paraId="16D8E55D" w14:textId="77777777" w:rsidR="00296420" w:rsidRPr="00296420" w:rsidRDefault="00296420" w:rsidP="00296420">
      <w:r w:rsidRPr="00E42F15">
        <w:rPr>
          <w:rFonts w:ascii="Calibri" w:hAnsi="Calibri" w:cs="Calibri"/>
          <w:noProof w:val="0"/>
          <w:lang w:eastAsia="en-US"/>
        </w:rPr>
        <w:t>*) Se va completa de către reprezentantul legal al solicitantului.</w:t>
      </w:r>
    </w:p>
    <w:sectPr w:rsidR="00296420" w:rsidRPr="00296420" w:rsidSect="00AD67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5685C" w14:textId="77777777" w:rsidR="001741AE" w:rsidRDefault="001741AE">
      <w:r>
        <w:separator/>
      </w:r>
    </w:p>
  </w:endnote>
  <w:endnote w:type="continuationSeparator" w:id="0">
    <w:p w14:paraId="0C2E25C0" w14:textId="77777777" w:rsidR="001741AE" w:rsidRDefault="0017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D30EE" w14:textId="77777777" w:rsidR="00726C96" w:rsidRDefault="00726C9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56E6153" w14:textId="77777777">
      <w:trPr>
        <w:cantSplit/>
        <w:trHeight w:hRule="exact" w:val="340"/>
        <w:hidden/>
      </w:trPr>
      <w:tc>
        <w:tcPr>
          <w:tcW w:w="9210" w:type="dxa"/>
        </w:tcPr>
        <w:p w14:paraId="0350FFB4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6988B32" w14:textId="77777777" w:rsidR="00F12E7F" w:rsidRDefault="006B7AAB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097EF212" wp14:editId="6619518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036687568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590F87" wp14:editId="17B5B61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478A3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90F8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58B478A3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184AFB" wp14:editId="0C014DD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D79AEE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184AFB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ED79AEE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14C01F" wp14:editId="1C1B3EE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9A6B6" w14:textId="77777777" w:rsidR="00F12E7F" w:rsidRPr="00E11DA7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E11DA7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663D6AE2" w14:textId="77777777" w:rsidR="00F12E7F" w:rsidRPr="00E11DA7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E11DA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E11DA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5D3A46FA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14C01F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DB9A6B6" w14:textId="77777777" w:rsidR="00F12E7F" w:rsidRPr="00E11DA7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E11DA7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663D6AE2" w14:textId="77777777" w:rsidR="00F12E7F" w:rsidRPr="00E11DA7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E11DA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E11DA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5D3A46FA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5C47FA81" wp14:editId="50620C9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835881133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209FB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B3F12" w14:textId="77777777" w:rsidR="00072DDE" w:rsidRDefault="006B7AAB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588BCF7B" wp14:editId="06A38C4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147326952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4A7862" wp14:editId="02F91E9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DF112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4A786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8FDF112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A1782A3" wp14:editId="62FB83C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1FF5A7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1782A3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A1FF5A7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5FA5A1A" wp14:editId="505F933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8FB9A" w14:textId="77777777" w:rsidR="0009018B" w:rsidRPr="00E11DA7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E11DA7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7C091F8E" w14:textId="77777777" w:rsidR="0009018B" w:rsidRPr="00E11DA7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E11DA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E11DA7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050C77E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FA5A1A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3E8FB9A" w14:textId="77777777" w:rsidR="0009018B" w:rsidRPr="00E11DA7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E11DA7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7C091F8E" w14:textId="77777777" w:rsidR="0009018B" w:rsidRPr="00E11DA7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E11DA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E11DA7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050C77E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7D9FF49A" wp14:editId="7C77C4A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12959223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30B85" w14:textId="77777777" w:rsidR="001741AE" w:rsidRDefault="001741AE">
      <w:r>
        <w:separator/>
      </w:r>
    </w:p>
  </w:footnote>
  <w:footnote w:type="continuationSeparator" w:id="0">
    <w:p w14:paraId="4725D6DD" w14:textId="77777777" w:rsidR="001741AE" w:rsidRDefault="00174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BAB14" w14:textId="776E8DBA" w:rsidR="00726C96" w:rsidRDefault="00726C9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3C4CC" w14:textId="67401EC4" w:rsidR="002B3BB9" w:rsidRPr="00851382" w:rsidRDefault="006B7AAB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ADAB3FD" wp14:editId="0337A9EF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06608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517044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DAB3FD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19C06608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5170445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29642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29642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  <w:p w14:paraId="3C51A4F8" w14:textId="77777777" w:rsidR="002B3BB9" w:rsidRDefault="002B3BB9"/>
  <w:p w14:paraId="23329649" w14:textId="77777777" w:rsidR="002B3BB9" w:rsidRDefault="002B3BB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AD65A" w14:textId="78D3FBC4" w:rsidR="002B3BB9" w:rsidRDefault="006B7AAB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5553C2D1" wp14:editId="0965AF5C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76137789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1D051153" wp14:editId="667659C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292468019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655EB261" wp14:editId="7CEE2EF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218215499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1657952176">
    <w:abstractNumId w:val="5"/>
  </w:num>
  <w:num w:numId="2" w16cid:durableId="1077164480">
    <w:abstractNumId w:val="4"/>
  </w:num>
  <w:num w:numId="3" w16cid:durableId="278533170">
    <w:abstractNumId w:val="3"/>
  </w:num>
  <w:num w:numId="4" w16cid:durableId="868614844">
    <w:abstractNumId w:val="10"/>
  </w:num>
  <w:num w:numId="5" w16cid:durableId="668557746">
    <w:abstractNumId w:val="0"/>
  </w:num>
  <w:num w:numId="6" w16cid:durableId="303974228">
    <w:abstractNumId w:val="9"/>
  </w:num>
  <w:num w:numId="7" w16cid:durableId="177893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8255794">
    <w:abstractNumId w:val="6"/>
  </w:num>
  <w:num w:numId="9" w16cid:durableId="149948696">
    <w:abstractNumId w:val="8"/>
  </w:num>
  <w:num w:numId="10" w16cid:durableId="250434831">
    <w:abstractNumId w:val="12"/>
  </w:num>
  <w:num w:numId="11" w16cid:durableId="350225327">
    <w:abstractNumId w:val="7"/>
  </w:num>
  <w:num w:numId="12" w16cid:durableId="2062752684">
    <w:abstractNumId w:val="11"/>
  </w:num>
  <w:num w:numId="13" w16cid:durableId="1539202353">
    <w:abstractNumId w:val="13"/>
  </w:num>
  <w:num w:numId="14" w16cid:durableId="676660561">
    <w:abstractNumId w:val="14"/>
  </w:num>
  <w:num w:numId="15" w16cid:durableId="354965122">
    <w:abstractNumId w:val="2"/>
  </w:num>
  <w:num w:numId="16" w16cid:durableId="263615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110896"/>
    <w:rsid w:val="00114571"/>
    <w:rsid w:val="001175F2"/>
    <w:rsid w:val="0012685D"/>
    <w:rsid w:val="00130ECB"/>
    <w:rsid w:val="001357F6"/>
    <w:rsid w:val="00141ED9"/>
    <w:rsid w:val="00144BFD"/>
    <w:rsid w:val="0016540B"/>
    <w:rsid w:val="001741AE"/>
    <w:rsid w:val="0017727E"/>
    <w:rsid w:val="00183F78"/>
    <w:rsid w:val="001C4BDF"/>
    <w:rsid w:val="001C5D22"/>
    <w:rsid w:val="001E3292"/>
    <w:rsid w:val="001E7D06"/>
    <w:rsid w:val="001F163E"/>
    <w:rsid w:val="00217202"/>
    <w:rsid w:val="00243C03"/>
    <w:rsid w:val="00243E78"/>
    <w:rsid w:val="00255002"/>
    <w:rsid w:val="002840F4"/>
    <w:rsid w:val="00296420"/>
    <w:rsid w:val="002B3BB9"/>
    <w:rsid w:val="002B53C9"/>
    <w:rsid w:val="002C46CD"/>
    <w:rsid w:val="002D01D0"/>
    <w:rsid w:val="002D230E"/>
    <w:rsid w:val="002D4D83"/>
    <w:rsid w:val="002E07E9"/>
    <w:rsid w:val="002F1246"/>
    <w:rsid w:val="00326DC2"/>
    <w:rsid w:val="00351F71"/>
    <w:rsid w:val="00376CFE"/>
    <w:rsid w:val="003C0CF4"/>
    <w:rsid w:val="003C2B68"/>
    <w:rsid w:val="003D494E"/>
    <w:rsid w:val="003E2E03"/>
    <w:rsid w:val="0041614F"/>
    <w:rsid w:val="00472B87"/>
    <w:rsid w:val="00474F02"/>
    <w:rsid w:val="00481FDD"/>
    <w:rsid w:val="00496348"/>
    <w:rsid w:val="004A380E"/>
    <w:rsid w:val="004C45ED"/>
    <w:rsid w:val="005205A0"/>
    <w:rsid w:val="00523BEA"/>
    <w:rsid w:val="005266F7"/>
    <w:rsid w:val="00561F8E"/>
    <w:rsid w:val="00584A23"/>
    <w:rsid w:val="005A2511"/>
    <w:rsid w:val="005A6B00"/>
    <w:rsid w:val="005C21C9"/>
    <w:rsid w:val="005C7AFF"/>
    <w:rsid w:val="005E04A0"/>
    <w:rsid w:val="00612F96"/>
    <w:rsid w:val="0062600F"/>
    <w:rsid w:val="00627F0C"/>
    <w:rsid w:val="00643AC4"/>
    <w:rsid w:val="00644EA2"/>
    <w:rsid w:val="00660809"/>
    <w:rsid w:val="006759DF"/>
    <w:rsid w:val="00677A9B"/>
    <w:rsid w:val="0068161B"/>
    <w:rsid w:val="006A3CB0"/>
    <w:rsid w:val="006A4088"/>
    <w:rsid w:val="006B79B9"/>
    <w:rsid w:val="006B7AAB"/>
    <w:rsid w:val="006D531F"/>
    <w:rsid w:val="006F14B9"/>
    <w:rsid w:val="006F726A"/>
    <w:rsid w:val="007209E0"/>
    <w:rsid w:val="00726C96"/>
    <w:rsid w:val="00754551"/>
    <w:rsid w:val="00757A9D"/>
    <w:rsid w:val="00796354"/>
    <w:rsid w:val="007A69A6"/>
    <w:rsid w:val="007C403D"/>
    <w:rsid w:val="007D40F0"/>
    <w:rsid w:val="0082118F"/>
    <w:rsid w:val="00837EE4"/>
    <w:rsid w:val="00851382"/>
    <w:rsid w:val="008551AD"/>
    <w:rsid w:val="00855B0E"/>
    <w:rsid w:val="00862A3C"/>
    <w:rsid w:val="0087265A"/>
    <w:rsid w:val="008758A2"/>
    <w:rsid w:val="00876674"/>
    <w:rsid w:val="0088290B"/>
    <w:rsid w:val="008A7000"/>
    <w:rsid w:val="008C26CE"/>
    <w:rsid w:val="008E31C9"/>
    <w:rsid w:val="008E7688"/>
    <w:rsid w:val="008F1117"/>
    <w:rsid w:val="008F2F82"/>
    <w:rsid w:val="00927C4B"/>
    <w:rsid w:val="00936CF8"/>
    <w:rsid w:val="00945E4C"/>
    <w:rsid w:val="00950345"/>
    <w:rsid w:val="0095716B"/>
    <w:rsid w:val="00973F0D"/>
    <w:rsid w:val="009F711B"/>
    <w:rsid w:val="00A06DE4"/>
    <w:rsid w:val="00A2502F"/>
    <w:rsid w:val="00A4712A"/>
    <w:rsid w:val="00A82042"/>
    <w:rsid w:val="00A96492"/>
    <w:rsid w:val="00AB1EDA"/>
    <w:rsid w:val="00AB404A"/>
    <w:rsid w:val="00AD6770"/>
    <w:rsid w:val="00AE4990"/>
    <w:rsid w:val="00B15233"/>
    <w:rsid w:val="00B24E12"/>
    <w:rsid w:val="00B565C5"/>
    <w:rsid w:val="00B73711"/>
    <w:rsid w:val="00B920FA"/>
    <w:rsid w:val="00BA348C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20F33"/>
    <w:rsid w:val="00D22014"/>
    <w:rsid w:val="00D34391"/>
    <w:rsid w:val="00D63277"/>
    <w:rsid w:val="00D94812"/>
    <w:rsid w:val="00DB59B7"/>
    <w:rsid w:val="00DD113C"/>
    <w:rsid w:val="00E11DA7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B4E46"/>
    <w:rsid w:val="00EF25AA"/>
    <w:rsid w:val="00EF6CD7"/>
    <w:rsid w:val="00F12E7F"/>
    <w:rsid w:val="00F302EB"/>
    <w:rsid w:val="00F35E6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6A132D3"/>
  <w15:chartTrackingRefBased/>
  <w15:docId w15:val="{FD647B97-2867-45A1-8BC4-DA6C9517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  <w:style w:type="paragraph" w:styleId="Revizuire">
    <w:name w:val="Revision"/>
    <w:hidden/>
    <w:uiPriority w:val="99"/>
    <w:semiHidden/>
    <w:rsid w:val="00AB404A"/>
    <w:rPr>
      <w:rFonts w:ascii="Arial Narrow" w:hAnsi="Arial Narrow"/>
      <w:noProof/>
      <w:sz w:val="24"/>
      <w:szCs w:val="24"/>
      <w:lang w:eastAsia="de-DE"/>
    </w:rPr>
  </w:style>
  <w:style w:type="character" w:styleId="Referincomentariu">
    <w:name w:val="annotation reference"/>
    <w:basedOn w:val="Fontdeparagrafimplicit"/>
    <w:rsid w:val="00130ECB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130ECB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130ECB"/>
    <w:rPr>
      <w:rFonts w:ascii="Arial Narrow" w:hAnsi="Arial Narrow"/>
      <w:noProof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130EC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130ECB"/>
    <w:rPr>
      <w:rFonts w:ascii="Arial Narrow" w:hAnsi="Arial Narrow"/>
      <w:b/>
      <w:bCs/>
      <w:noProof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3AA50-C3BC-4625-A23C-B0422C0F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3</TotalTime>
  <Pages>2</Pages>
  <Words>159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1546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 Scheau</cp:lastModifiedBy>
  <cp:revision>7</cp:revision>
  <cp:lastPrinted>2022-03-29T08:07:00Z</cp:lastPrinted>
  <dcterms:created xsi:type="dcterms:W3CDTF">2026-05-04T10:06:00Z</dcterms:created>
  <dcterms:modified xsi:type="dcterms:W3CDTF">2026-05-28T15:47:00Z</dcterms:modified>
</cp:coreProperties>
</file>